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116FBE" w14:textId="77777777" w:rsidR="00B962C6" w:rsidRDefault="0071620A" w:rsidP="00B962C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62C6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794057D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3487">
        <w:rPr>
          <w:rFonts w:ascii="Corbel" w:hAnsi="Corbel"/>
          <w:sz w:val="20"/>
          <w:szCs w:val="20"/>
        </w:rPr>
        <w:t>20</w:t>
      </w:r>
      <w:r w:rsidR="00E34441">
        <w:rPr>
          <w:rFonts w:ascii="Corbel" w:hAnsi="Corbel"/>
          <w:sz w:val="20"/>
          <w:szCs w:val="20"/>
        </w:rPr>
        <w:t>2</w:t>
      </w:r>
      <w:r w:rsidR="00B962C6">
        <w:rPr>
          <w:rFonts w:ascii="Corbel" w:hAnsi="Corbel"/>
          <w:sz w:val="20"/>
          <w:szCs w:val="20"/>
        </w:rPr>
        <w:t>2</w:t>
      </w:r>
      <w:r w:rsidR="00F43487">
        <w:rPr>
          <w:rFonts w:ascii="Corbel" w:hAnsi="Corbel"/>
          <w:sz w:val="20"/>
          <w:szCs w:val="20"/>
        </w:rPr>
        <w:t>/</w:t>
      </w:r>
      <w:r w:rsidR="00082F8A" w:rsidRPr="00F43487">
        <w:rPr>
          <w:rFonts w:ascii="Corbel" w:hAnsi="Corbel"/>
          <w:sz w:val="20"/>
          <w:szCs w:val="20"/>
        </w:rPr>
        <w:t>202</w:t>
      </w:r>
      <w:r w:rsidR="00B962C6">
        <w:rPr>
          <w:rFonts w:ascii="Corbel" w:hAnsi="Corbel"/>
          <w:sz w:val="20"/>
          <w:szCs w:val="20"/>
        </w:rPr>
        <w:t>3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9F8C1ED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097F342F" w:rsidR="0085747A" w:rsidRPr="009C54AE" w:rsidRDefault="00470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DC915C4" w:rsidR="0085747A" w:rsidRPr="009C54AE" w:rsidRDefault="00652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76A1887" w:rsidR="0085747A" w:rsidRPr="009C54AE" w:rsidRDefault="001C7FBE" w:rsidP="008541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85419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32589D1" w:rsidR="0085747A" w:rsidRPr="009C54AE" w:rsidRDefault="00695E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6538A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78B1FF80" w:rsidR="00923D7D" w:rsidRPr="009C54AE" w:rsidRDefault="008541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36767C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327BB1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A717AFC" w:rsidR="00015B8F" w:rsidRPr="009C54AE" w:rsidRDefault="008541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2C839E9C" w:rsidR="00015B8F" w:rsidRPr="009C54AE" w:rsidRDefault="006527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37F463F" w:rsidR="00015B8F" w:rsidRPr="009C54AE" w:rsidRDefault="006527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D7A8F0E" w:rsidR="009C54AE" w:rsidRPr="00470EF2" w:rsidRDefault="005E5735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470EF2">
        <w:rPr>
          <w:rFonts w:ascii="Corbel" w:hAnsi="Corbel"/>
          <w:smallCaps w:val="0"/>
          <w:szCs w:val="24"/>
          <w:u w:val="single"/>
        </w:rPr>
        <w:t>Egzamin</w:t>
      </w:r>
    </w:p>
    <w:p w14:paraId="45B321C5" w14:textId="77777777" w:rsidR="00E960BB" w:rsidRPr="00470EF2" w:rsidRDefault="00E960B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316F9610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C4D22F" w14:textId="77777777" w:rsidR="00235BAE" w:rsidRDefault="00235BAE" w:rsidP="00235B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35BAE" w:rsidRPr="00A42AF1" w14:paraId="159434DF" w14:textId="77777777" w:rsidTr="0027254C">
        <w:tc>
          <w:tcPr>
            <w:tcW w:w="675" w:type="dxa"/>
            <w:vAlign w:val="center"/>
          </w:tcPr>
          <w:p w14:paraId="0307A9FB" w14:textId="77777777" w:rsidR="00235BAE" w:rsidRPr="00B72B24" w:rsidRDefault="00235BAE" w:rsidP="0027254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810BFA0" w14:textId="1CDA7734" w:rsidR="00235BAE" w:rsidRPr="00B72B24" w:rsidRDefault="007511E0" w:rsidP="007511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 ś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wiadomość roli wykształcenia ogólnego i zawodowego w rozumieniu świata i kierowaniu sobą, projektowaniu własnego rozwoju osobistego i zawodowego. </w:t>
            </w:r>
          </w:p>
        </w:tc>
      </w:tr>
      <w:tr w:rsidR="00235BAE" w:rsidRPr="00A42AF1" w14:paraId="50B07D2E" w14:textId="77777777" w:rsidTr="0027254C">
        <w:tc>
          <w:tcPr>
            <w:tcW w:w="675" w:type="dxa"/>
            <w:vAlign w:val="center"/>
          </w:tcPr>
          <w:p w14:paraId="71BD0E06" w14:textId="77777777" w:rsidR="00235BAE" w:rsidRPr="00B72B24" w:rsidRDefault="00235BAE" w:rsidP="0027254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CFF32A" w14:textId="75F4F02F" w:rsidR="00235BAE" w:rsidRPr="00B72B24" w:rsidRDefault="007511E0" w:rsidP="004E42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E42FA">
              <w:rPr>
                <w:rFonts w:ascii="Corbel" w:hAnsi="Corbel"/>
                <w:sz w:val="24"/>
                <w:szCs w:val="24"/>
              </w:rPr>
              <w:t>zna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 w:rsidR="004E42FA">
              <w:rPr>
                <w:rFonts w:ascii="Corbel" w:hAnsi="Corbel"/>
                <w:sz w:val="24"/>
                <w:szCs w:val="24"/>
              </w:rPr>
              <w:t>e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 </w:t>
            </w:r>
          </w:p>
        </w:tc>
      </w:tr>
      <w:tr w:rsidR="00235BAE" w:rsidRPr="00A42AF1" w14:paraId="60EBB835" w14:textId="77777777" w:rsidTr="0027254C">
        <w:tc>
          <w:tcPr>
            <w:tcW w:w="675" w:type="dxa"/>
            <w:vAlign w:val="center"/>
          </w:tcPr>
          <w:p w14:paraId="1DBF2F58" w14:textId="77777777" w:rsidR="00235BAE" w:rsidRPr="00B72B24" w:rsidRDefault="00235BAE" w:rsidP="0027254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A881072" w14:textId="6F55BBF1" w:rsidR="00235BAE" w:rsidRPr="00B72B24" w:rsidRDefault="004E42FA" w:rsidP="004E42F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s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prawn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e posług</w:t>
            </w:r>
            <w:r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między różnymi elementami teorii kształcenia.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221E1A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221E1A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5F7786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5F7786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34568256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2DC7B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614036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221E1A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184B4F7D" w:rsidR="00D30455" w:rsidRPr="00C72364" w:rsidRDefault="00931E22" w:rsidP="005F7786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6EE93640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D31EE7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221E1A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181C014C" w:rsidR="0031147F" w:rsidRPr="00C72364" w:rsidRDefault="0031147F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695" w:type="dxa"/>
          </w:tcPr>
          <w:p w14:paraId="55553BBD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E1A7DD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221E1A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166092A" w:rsidR="003343D3" w:rsidRPr="00C72364" w:rsidRDefault="004C59F1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08F199D6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A76456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221E1A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5D78790F" w:rsidR="003343D3" w:rsidRPr="00C72364" w:rsidRDefault="004C59F1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2BC0F68F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BF9216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221E1A">
        <w:tc>
          <w:tcPr>
            <w:tcW w:w="1447" w:type="dxa"/>
          </w:tcPr>
          <w:p w14:paraId="7D6B9695" w14:textId="2043A71E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5F7786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5F7786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64540A11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13113C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8E339" w14:textId="77777777" w:rsidR="00854196" w:rsidRDefault="00854196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3F7A3536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CB0255" w:rsidRPr="009C54AE" w14:paraId="3C0F566E" w14:textId="77777777" w:rsidTr="00CB0255">
        <w:tc>
          <w:tcPr>
            <w:tcW w:w="9520" w:type="dxa"/>
          </w:tcPr>
          <w:p w14:paraId="3573F1C8" w14:textId="4E581FBA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</w:p>
        </w:tc>
      </w:tr>
      <w:tr w:rsidR="00CB0255" w:rsidRPr="009C54AE" w14:paraId="72E03DD1" w14:textId="77777777" w:rsidTr="00CB0255">
        <w:tc>
          <w:tcPr>
            <w:tcW w:w="9520" w:type="dxa"/>
          </w:tcPr>
          <w:p w14:paraId="33738C75" w14:textId="25C5FB83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CB0255" w:rsidRPr="009C54AE" w14:paraId="1BEB8EFC" w14:textId="77777777" w:rsidTr="00CB0255">
        <w:tc>
          <w:tcPr>
            <w:tcW w:w="9520" w:type="dxa"/>
          </w:tcPr>
          <w:p w14:paraId="3FA79AD4" w14:textId="374E9B5E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CB0255" w:rsidRPr="009C54AE" w14:paraId="40FF52CF" w14:textId="77777777" w:rsidTr="00CB0255">
        <w:tc>
          <w:tcPr>
            <w:tcW w:w="9520" w:type="dxa"/>
          </w:tcPr>
          <w:p w14:paraId="413FA08F" w14:textId="5DAB49A0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 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 </w:t>
            </w:r>
          </w:p>
        </w:tc>
      </w:tr>
      <w:tr w:rsidR="00CB0255" w:rsidRPr="009C54AE" w14:paraId="6BCA6D6F" w14:textId="77777777" w:rsidTr="00CB0255">
        <w:tc>
          <w:tcPr>
            <w:tcW w:w="9520" w:type="dxa"/>
          </w:tcPr>
          <w:p w14:paraId="43DC0C23" w14:textId="0F346F39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CB0255" w:rsidRPr="009C54AE" w14:paraId="24001261" w14:textId="77777777" w:rsidTr="00CB0255">
        <w:tc>
          <w:tcPr>
            <w:tcW w:w="9520" w:type="dxa"/>
          </w:tcPr>
          <w:p w14:paraId="1AF0D3F5" w14:textId="699B86FE" w:rsidR="00CB0255" w:rsidRPr="00C72364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: pojęcie i istota oceny; cechy oceny szkolnej; ocena wewnętrzna i zewnętrzna osiągnięć uczniów. 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>Nauczyciel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– nowe spojrzenie na rolę nauczyciela-wychowawcy: wzór osobowy pedagoga wychowawcy-opiekuna.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</w:t>
            </w:r>
            <w:r w:rsidRPr="00C72364">
              <w:rPr>
                <w:rFonts w:ascii="Corbel" w:hAnsi="Corbel"/>
                <w:sz w:val="24"/>
                <w:szCs w:val="24"/>
              </w:rPr>
              <w:lastRenderedPageBreak/>
              <w:t>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(microteaching).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Formy organizacyjne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C72364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C72364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C72364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B. Ćwiczenia audytoryjne: dyskusja, microteaching, mapa pojęć, praca 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29728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695E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7777777" w:rsidR="00E24046" w:rsidRPr="00C72364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C7236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14:paraId="1909CB95" w14:textId="77777777" w:rsidR="00E24046" w:rsidRPr="00C72364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B.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C72364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C72364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C72364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C7236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C72364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C72364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C72364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9C73D33" w14:textId="77777777" w:rsidR="00E24046" w:rsidRPr="00C72364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C72364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C72364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C72364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E24046" w:rsidRDefault="00E24046" w:rsidP="00E240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b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016B6967" w:rsidR="0085747A" w:rsidRPr="009C54AE" w:rsidRDefault="006527BC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442DE87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7E7072C0" w14:textId="43A1499F" w:rsidR="00C61DC5" w:rsidRPr="009C54AE" w:rsidRDefault="006527BC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473E42" w14:textId="77777777" w:rsidR="006538A4" w:rsidRDefault="006538A4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7956F8AB" w:rsidR="00C61DC5" w:rsidRPr="009C54AE" w:rsidRDefault="006527BC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A65A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C723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F3F75">
        <w:trPr>
          <w:trHeight w:val="397"/>
        </w:trPr>
        <w:tc>
          <w:tcPr>
            <w:tcW w:w="9497" w:type="dxa"/>
          </w:tcPr>
          <w:p w14:paraId="1524A579" w14:textId="77777777" w:rsidR="0085747A" w:rsidRPr="00C7236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36CA2F" w14:textId="1A8E68DB" w:rsidR="00F97E31" w:rsidRPr="00C72364" w:rsidRDefault="00F97E31" w:rsidP="00C7236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C72364">
              <w:rPr>
                <w:rFonts w:ascii="Corbel" w:hAnsi="Corbel"/>
                <w:i/>
                <w:iCs/>
                <w:sz w:val="24"/>
                <w:szCs w:val="24"/>
              </w:rPr>
              <w:t>Podstawy kształcenia ogólnego</w:t>
            </w:r>
            <w:r w:rsidRPr="00C72364">
              <w:rPr>
                <w:rFonts w:ascii="Corbel" w:hAnsi="Corbel"/>
                <w:sz w:val="24"/>
                <w:szCs w:val="24"/>
              </w:rPr>
              <w:t>, O.W. Impuls, Kraków 2011.</w:t>
            </w:r>
          </w:p>
          <w:p w14:paraId="645949E3" w14:textId="0BB28D0B" w:rsidR="001C7085" w:rsidRPr="00C72364" w:rsidRDefault="001C7085" w:rsidP="00C7236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C72364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C72364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31F74D35" w14:textId="77777777" w:rsidR="00F97E31" w:rsidRPr="00C72364" w:rsidRDefault="00F97E31" w:rsidP="00C7236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Brudnik E., Moszyńska A., Owczarska B., </w:t>
            </w:r>
            <w:r w:rsidRPr="00C72364"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72364"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 w:rsidRPr="00C72364"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14:paraId="56070F37" w14:textId="1CC6430A" w:rsidR="001C7085" w:rsidRPr="00F97E31" w:rsidRDefault="001C7085" w:rsidP="00C72364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23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C7236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C723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</w:tc>
      </w:tr>
      <w:tr w:rsidR="0085747A" w:rsidRPr="009C54AE" w14:paraId="6981F2E0" w14:textId="77777777" w:rsidTr="00CF3F75">
        <w:trPr>
          <w:trHeight w:val="397"/>
        </w:trPr>
        <w:tc>
          <w:tcPr>
            <w:tcW w:w="9497" w:type="dxa"/>
          </w:tcPr>
          <w:p w14:paraId="3E7976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8B6186" w14:textId="3E10836B" w:rsidR="001C7085" w:rsidRDefault="001C7085" w:rsidP="00C72364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Półturzycki J., </w:t>
            </w:r>
            <w:r w:rsidRPr="001C70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04847B7C" w14:textId="68655E6E" w:rsidR="00D6390D" w:rsidRPr="001C7085" w:rsidRDefault="001C7085" w:rsidP="00C72364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70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</w:t>
            </w:r>
            <w:r w:rsidR="00E620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C70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tzer M., </w:t>
            </w:r>
            <w:r w:rsidRPr="001C70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1C70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PWN, Warszawa 2012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9A998" w14:textId="77777777" w:rsidR="00014702" w:rsidRDefault="00014702" w:rsidP="00C16ABF">
      <w:pPr>
        <w:spacing w:after="0" w:line="240" w:lineRule="auto"/>
      </w:pPr>
      <w:r>
        <w:separator/>
      </w:r>
    </w:p>
  </w:endnote>
  <w:endnote w:type="continuationSeparator" w:id="0">
    <w:p w14:paraId="01C6D35B" w14:textId="77777777" w:rsidR="00014702" w:rsidRDefault="000147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9B3AA" w14:textId="77777777" w:rsidR="00014702" w:rsidRDefault="00014702" w:rsidP="00C16ABF">
      <w:pPr>
        <w:spacing w:after="0" w:line="240" w:lineRule="auto"/>
      </w:pPr>
      <w:r>
        <w:separator/>
      </w:r>
    </w:p>
  </w:footnote>
  <w:footnote w:type="continuationSeparator" w:id="0">
    <w:p w14:paraId="336E2296" w14:textId="77777777" w:rsidR="00014702" w:rsidRDefault="00014702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A62C1"/>
    <w:multiLevelType w:val="hybridMultilevel"/>
    <w:tmpl w:val="A63CF5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D2596"/>
    <w:multiLevelType w:val="hybridMultilevel"/>
    <w:tmpl w:val="5A9C8D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523205601">
    <w:abstractNumId w:val="1"/>
  </w:num>
  <w:num w:numId="2" w16cid:durableId="1515223230">
    <w:abstractNumId w:val="6"/>
  </w:num>
  <w:num w:numId="3" w16cid:durableId="109014802">
    <w:abstractNumId w:val="7"/>
  </w:num>
  <w:num w:numId="4" w16cid:durableId="416513644">
    <w:abstractNumId w:val="0"/>
  </w:num>
  <w:num w:numId="5" w16cid:durableId="18439539">
    <w:abstractNumId w:val="8"/>
  </w:num>
  <w:num w:numId="6" w16cid:durableId="1315334190">
    <w:abstractNumId w:val="2"/>
  </w:num>
  <w:num w:numId="7" w16cid:durableId="411127536">
    <w:abstractNumId w:val="5"/>
  </w:num>
  <w:num w:numId="8" w16cid:durableId="1543205307">
    <w:abstractNumId w:val="3"/>
  </w:num>
  <w:num w:numId="9" w16cid:durableId="209238278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4702"/>
    <w:rsid w:val="00015B8F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657B"/>
    <w:rsid w:val="001D7B54"/>
    <w:rsid w:val="001E0209"/>
    <w:rsid w:val="001F2CA2"/>
    <w:rsid w:val="002144C0"/>
    <w:rsid w:val="00221E1A"/>
    <w:rsid w:val="0022477D"/>
    <w:rsid w:val="002278A9"/>
    <w:rsid w:val="002336F9"/>
    <w:rsid w:val="00235BAE"/>
    <w:rsid w:val="0024028F"/>
    <w:rsid w:val="00244ABC"/>
    <w:rsid w:val="00257888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3982"/>
    <w:rsid w:val="002F02A3"/>
    <w:rsid w:val="002F4ABE"/>
    <w:rsid w:val="002F7479"/>
    <w:rsid w:val="003018BA"/>
    <w:rsid w:val="00301EBC"/>
    <w:rsid w:val="0030395F"/>
    <w:rsid w:val="00305C92"/>
    <w:rsid w:val="0031147F"/>
    <w:rsid w:val="003151C5"/>
    <w:rsid w:val="003343CF"/>
    <w:rsid w:val="003343D3"/>
    <w:rsid w:val="00346FE9"/>
    <w:rsid w:val="0034759A"/>
    <w:rsid w:val="003503F6"/>
    <w:rsid w:val="003530DD"/>
    <w:rsid w:val="00363F78"/>
    <w:rsid w:val="003A0A5B"/>
    <w:rsid w:val="003A1176"/>
    <w:rsid w:val="003A423C"/>
    <w:rsid w:val="003C0BAE"/>
    <w:rsid w:val="003D18A9"/>
    <w:rsid w:val="003D6CE2"/>
    <w:rsid w:val="003E1941"/>
    <w:rsid w:val="003E2FE6"/>
    <w:rsid w:val="003E498A"/>
    <w:rsid w:val="003E49D5"/>
    <w:rsid w:val="003F13F5"/>
    <w:rsid w:val="003F38C0"/>
    <w:rsid w:val="00414E3C"/>
    <w:rsid w:val="0042101E"/>
    <w:rsid w:val="0042244A"/>
    <w:rsid w:val="0042745A"/>
    <w:rsid w:val="00431D5C"/>
    <w:rsid w:val="004362C6"/>
    <w:rsid w:val="00437FA2"/>
    <w:rsid w:val="00445970"/>
    <w:rsid w:val="00452361"/>
    <w:rsid w:val="0045729E"/>
    <w:rsid w:val="00461EFC"/>
    <w:rsid w:val="004652C2"/>
    <w:rsid w:val="004706D1"/>
    <w:rsid w:val="00470EF2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13D5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27BC"/>
    <w:rsid w:val="006538A4"/>
    <w:rsid w:val="00654934"/>
    <w:rsid w:val="006620D9"/>
    <w:rsid w:val="00671958"/>
    <w:rsid w:val="00675843"/>
    <w:rsid w:val="00676637"/>
    <w:rsid w:val="00695E9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0CB5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4196"/>
    <w:rsid w:val="0085747A"/>
    <w:rsid w:val="00884922"/>
    <w:rsid w:val="00885118"/>
    <w:rsid w:val="00885F64"/>
    <w:rsid w:val="0089059F"/>
    <w:rsid w:val="008917F9"/>
    <w:rsid w:val="008A36FE"/>
    <w:rsid w:val="008A45F7"/>
    <w:rsid w:val="008B51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91D0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936"/>
    <w:rsid w:val="00A97DE1"/>
    <w:rsid w:val="00AA65A9"/>
    <w:rsid w:val="00AB053C"/>
    <w:rsid w:val="00AB725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962C6"/>
    <w:rsid w:val="00BA2CFE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64"/>
    <w:rsid w:val="00C766DF"/>
    <w:rsid w:val="00C94B98"/>
    <w:rsid w:val="00CA2B96"/>
    <w:rsid w:val="00CA5089"/>
    <w:rsid w:val="00CB0255"/>
    <w:rsid w:val="00CB1C4B"/>
    <w:rsid w:val="00CB42CB"/>
    <w:rsid w:val="00CD6897"/>
    <w:rsid w:val="00CE5BAC"/>
    <w:rsid w:val="00CF25BE"/>
    <w:rsid w:val="00CF3F75"/>
    <w:rsid w:val="00CF78ED"/>
    <w:rsid w:val="00D02B25"/>
    <w:rsid w:val="00D02EBA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2114"/>
    <w:rsid w:val="00DE09C0"/>
    <w:rsid w:val="00DE4A14"/>
    <w:rsid w:val="00DE70B0"/>
    <w:rsid w:val="00DF320D"/>
    <w:rsid w:val="00DF71C8"/>
    <w:rsid w:val="00E129B8"/>
    <w:rsid w:val="00E21E7D"/>
    <w:rsid w:val="00E22FBC"/>
    <w:rsid w:val="00E24046"/>
    <w:rsid w:val="00E24BF5"/>
    <w:rsid w:val="00E25338"/>
    <w:rsid w:val="00E34441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10F1"/>
    <w:rsid w:val="00EC4899"/>
    <w:rsid w:val="00ED03AB"/>
    <w:rsid w:val="00ED32D2"/>
    <w:rsid w:val="00EE32DE"/>
    <w:rsid w:val="00EE5457"/>
    <w:rsid w:val="00F070AB"/>
    <w:rsid w:val="00F17567"/>
    <w:rsid w:val="00F27A7B"/>
    <w:rsid w:val="00F43487"/>
    <w:rsid w:val="00F526AF"/>
    <w:rsid w:val="00F617C3"/>
    <w:rsid w:val="00F7066B"/>
    <w:rsid w:val="00F82932"/>
    <w:rsid w:val="00F83B28"/>
    <w:rsid w:val="00F97E3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BFAF3926-7AD7-4A6D-8B3B-B1F1EEE5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3C0C18-435E-4535-8114-AF8CEA194A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B7956D-E0CD-4373-B5BA-8D66C06044A9}"/>
</file>

<file path=customXml/itemProps3.xml><?xml version="1.0" encoding="utf-8"?>
<ds:datastoreItem xmlns:ds="http://schemas.openxmlformats.org/officeDocument/2006/customXml" ds:itemID="{CD280AC1-CBC7-497F-9EC2-FFC552FE8D8A}"/>
</file>

<file path=customXml/itemProps4.xml><?xml version="1.0" encoding="utf-8"?>
<ds:datastoreItem xmlns:ds="http://schemas.openxmlformats.org/officeDocument/2006/customXml" ds:itemID="{5B2A4AC7-FC03-4CB3-BF90-165449424474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1</Pages>
  <Words>1566</Words>
  <Characters>9398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21</cp:revision>
  <cp:lastPrinted>2020-10-19T06:24:00Z</cp:lastPrinted>
  <dcterms:created xsi:type="dcterms:W3CDTF">2019-10-25T19:33:00Z</dcterms:created>
  <dcterms:modified xsi:type="dcterms:W3CDTF">2026-03-12T10:54:00Z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